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2E" w:rsidRDefault="004A602E" w:rsidP="00BC1A60">
      <w:pPr>
        <w:pStyle w:val="Title"/>
        <w:widowControl w:val="0"/>
        <w:ind w:right="-1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4A602E" w:rsidRPr="00D520E3" w:rsidRDefault="004A602E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4A602E" w:rsidRPr="00275857" w:rsidRDefault="004A602E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4A602E" w:rsidRPr="0010695E" w:rsidRDefault="004A602E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4A602E" w:rsidRPr="00254A4E" w:rsidRDefault="004A602E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16.09.2024 № 201</w:t>
      </w:r>
    </w:p>
    <w:p w:rsidR="004A602E" w:rsidRPr="0010695E" w:rsidRDefault="004A602E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4A602E" w:rsidRDefault="004A602E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6204" w:type="dxa"/>
        <w:tblLook w:val="00A0"/>
      </w:tblPr>
      <w:tblGrid>
        <w:gridCol w:w="6204"/>
      </w:tblGrid>
      <w:tr w:rsidR="004A602E">
        <w:tc>
          <w:tcPr>
            <w:tcW w:w="6204" w:type="dxa"/>
          </w:tcPr>
          <w:p w:rsidR="004A602E" w:rsidRPr="00002DE2" w:rsidRDefault="004A602E" w:rsidP="00002DE2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02E" w:rsidRPr="00002DE2" w:rsidRDefault="004A602E" w:rsidP="00002DE2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  <w:r w:rsidRPr="00002DE2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DE2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Унечского района </w:t>
            </w:r>
          </w:p>
          <w:p w:rsidR="004A602E" w:rsidRPr="00002DE2" w:rsidRDefault="004A602E" w:rsidP="00002DE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2D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29.12.2023№ 561</w:t>
            </w:r>
          </w:p>
          <w:p w:rsidR="004A602E" w:rsidRPr="00002DE2" w:rsidRDefault="004A602E" w:rsidP="00002DE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602E" w:rsidRDefault="004A602E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4A602E" w:rsidRPr="00841020" w:rsidRDefault="004A602E" w:rsidP="00841020">
      <w:pPr>
        <w:keepNext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73D7">
        <w:rPr>
          <w:rFonts w:ascii="Times New Roman" w:hAnsi="Times New Roman" w:cs="Times New Roman"/>
          <w:sz w:val="24"/>
          <w:szCs w:val="24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</w:t>
      </w:r>
      <w:r>
        <w:rPr>
          <w:rFonts w:ascii="Times New Roman" w:hAnsi="Times New Roman" w:cs="Times New Roman"/>
          <w:sz w:val="24"/>
          <w:szCs w:val="24"/>
        </w:rPr>
        <w:t xml:space="preserve">ечского муниципального района» </w:t>
      </w:r>
      <w:r w:rsidRPr="00A573D7">
        <w:rPr>
          <w:rFonts w:ascii="Times New Roman" w:hAnsi="Times New Roman" w:cs="Times New Roman"/>
          <w:sz w:val="24"/>
          <w:szCs w:val="24"/>
        </w:rPr>
        <w:t xml:space="preserve">(в </w:t>
      </w:r>
      <w:r>
        <w:rPr>
          <w:rFonts w:ascii="Times New Roman" w:hAnsi="Times New Roman" w:cs="Times New Roman"/>
          <w:sz w:val="24"/>
          <w:szCs w:val="24"/>
        </w:rPr>
        <w:t>редакции от 30.12.2019 № 393</w:t>
      </w:r>
      <w:r w:rsidRPr="00D81AF9">
        <w:rPr>
          <w:rFonts w:ascii="Times New Roman" w:hAnsi="Times New Roman" w:cs="Times New Roman"/>
          <w:sz w:val="24"/>
          <w:szCs w:val="24"/>
        </w:rPr>
        <w:t xml:space="preserve">), решением Унечского районного </w:t>
      </w:r>
      <w:r w:rsidRPr="00C831B4">
        <w:rPr>
          <w:rFonts w:ascii="Times New Roman" w:hAnsi="Times New Roman" w:cs="Times New Roman"/>
          <w:sz w:val="24"/>
          <w:szCs w:val="24"/>
        </w:rPr>
        <w:t>Совета народных депутатов от 15.12.2023 № 6-261 «О бюджете Унечского муниципального района Брянской области на 2024 год и на плановый период 2025 и 2026 годов» (в редакции решений от 01.02.2024 № 6-278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1020">
        <w:rPr>
          <w:rFonts w:ascii="Times New Roman" w:hAnsi="Times New Roman" w:cs="Times New Roman"/>
          <w:sz w:val="24"/>
          <w:szCs w:val="24"/>
        </w:rPr>
        <w:t>от 18.06.2024 №6-292,от 27.08.2024 №6-300</w:t>
      </w:r>
      <w:r w:rsidRPr="00C831B4">
        <w:rPr>
          <w:rFonts w:ascii="Times New Roman" w:hAnsi="Times New Roman" w:cs="Times New Roman"/>
          <w:sz w:val="24"/>
          <w:szCs w:val="24"/>
        </w:rPr>
        <w:t>)</w:t>
      </w:r>
    </w:p>
    <w:p w:rsidR="004A602E" w:rsidRDefault="004A602E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602E" w:rsidRDefault="004A602E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4A602E" w:rsidRPr="002E58AF" w:rsidRDefault="004A602E" w:rsidP="002E5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602E" w:rsidRPr="002E58AF" w:rsidRDefault="004A602E" w:rsidP="002E58AF">
      <w:pPr>
        <w:spacing w:line="240" w:lineRule="auto"/>
        <w:ind w:firstLine="709"/>
        <w:jc w:val="both"/>
      </w:pPr>
      <w:r w:rsidRPr="002E58AF">
        <w:rPr>
          <w:rFonts w:ascii="Times New Roman" w:hAnsi="Times New Roman" w:cs="Times New Roman"/>
          <w:sz w:val="24"/>
          <w:szCs w:val="24"/>
        </w:rPr>
        <w:t>1.</w:t>
      </w:r>
      <w:r>
        <w:t> </w:t>
      </w:r>
      <w:r w:rsidRPr="002E58AF">
        <w:rPr>
          <w:rFonts w:ascii="Times New Roman" w:hAnsi="Times New Roman" w:cs="Times New Roman"/>
          <w:sz w:val="24"/>
          <w:szCs w:val="24"/>
        </w:rPr>
        <w:t xml:space="preserve">Внести в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29.12.2023</w:t>
      </w:r>
      <w:r w:rsidRPr="002E58AF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561</w:t>
      </w:r>
      <w:r w:rsidRPr="002E58AF">
        <w:rPr>
          <w:rFonts w:ascii="Times New Roman" w:hAnsi="Times New Roman" w:cs="Times New Roman"/>
          <w:sz w:val="24"/>
          <w:szCs w:val="24"/>
        </w:rPr>
        <w:t xml:space="preserve"> «Об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58AF">
        <w:rPr>
          <w:rFonts w:ascii="Times New Roman" w:hAnsi="Times New Roman" w:cs="Times New Roman"/>
          <w:sz w:val="24"/>
          <w:szCs w:val="24"/>
        </w:rPr>
        <w:t xml:space="preserve">утверждении муниципальной программы «Развитие культуры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2E58AF">
        <w:rPr>
          <w:rFonts w:ascii="Times New Roman" w:hAnsi="Times New Roman" w:cs="Times New Roman"/>
          <w:sz w:val="24"/>
          <w:szCs w:val="24"/>
        </w:rPr>
        <w:t>»</w:t>
      </w:r>
      <w:r w:rsidRPr="00C35A3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 редакции постановления администрации Унечского района от 26.04.2024 №85</w:t>
      </w:r>
      <w:r w:rsidRPr="00C35A3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58AF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4A602E" w:rsidRDefault="004A602E" w:rsidP="00292FEB">
      <w:pPr>
        <w:pStyle w:val="ListParagraph"/>
        <w:numPr>
          <w:ilvl w:val="1"/>
          <w:numId w:val="3"/>
        </w:numPr>
        <w:ind w:left="0" w:firstLine="709"/>
        <w:jc w:val="both"/>
        <w:rPr>
          <w:rFonts w:cs="Arial"/>
        </w:rPr>
      </w:pPr>
      <w:r>
        <w:t>П</w:t>
      </w:r>
      <w:r w:rsidRPr="00645E78">
        <w:t xml:space="preserve">озицию «Объем бюджетных </w:t>
      </w:r>
      <w:r>
        <w:t>ассигнований</w:t>
      </w:r>
      <w:r w:rsidRPr="00645E78">
        <w:t xml:space="preserve"> на реализацию муниципальной</w:t>
      </w:r>
      <w:r>
        <w:t xml:space="preserve"> </w:t>
      </w:r>
      <w:r w:rsidRPr="00292FEB">
        <w:t>программы» паспорта муниципальной программы</w:t>
      </w:r>
      <w:r w:rsidRPr="002E58AF">
        <w:t xml:space="preserve">«Развитие культуры </w:t>
      </w:r>
      <w:r>
        <w:t>Унечского района</w:t>
      </w:r>
      <w:r w:rsidRPr="002E58AF">
        <w:t>»</w:t>
      </w:r>
      <w:r w:rsidRPr="00292FEB">
        <w:t xml:space="preserve"> изложить в редакции:</w:t>
      </w:r>
    </w:p>
    <w:p w:rsidR="004A602E" w:rsidRPr="00292FEB" w:rsidRDefault="004A602E" w:rsidP="00292FEB">
      <w:pPr>
        <w:pStyle w:val="ListParagraph"/>
        <w:ind w:left="1515"/>
        <w:jc w:val="both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4A602E" w:rsidRPr="00AD04F6">
        <w:trPr>
          <w:trHeight w:val="1609"/>
          <w:jc w:val="center"/>
        </w:trPr>
        <w:tc>
          <w:tcPr>
            <w:tcW w:w="4677" w:type="dxa"/>
          </w:tcPr>
          <w:p w:rsidR="004A602E" w:rsidRPr="00C831B4" w:rsidRDefault="004A602E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31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4A602E" w:rsidRPr="00C831B4" w:rsidRDefault="004A602E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</w:t>
            </w:r>
            <w:r w:rsidRPr="00841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247 727 389,06</w:t>
            </w:r>
            <w:r w:rsidRPr="00C831B4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A602E" w:rsidRPr="00C831B4" w:rsidRDefault="004A602E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4A602E" w:rsidRPr="00C831B4" w:rsidRDefault="004A602E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</w:t>
            </w:r>
            <w:r w:rsidRPr="00A35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106 280 348,87</w:t>
            </w: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4A602E" w:rsidRPr="00C831B4" w:rsidRDefault="004A602E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год –  </w:t>
            </w:r>
            <w:r w:rsidRPr="00841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68 090 531,08</w:t>
            </w: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рублей; </w:t>
            </w:r>
          </w:p>
          <w:p w:rsidR="004A602E" w:rsidRPr="002E58AF" w:rsidRDefault="004A602E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год – </w:t>
            </w:r>
            <w:r w:rsidRPr="00841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73 356 509,11</w:t>
            </w:r>
            <w:r w:rsidRPr="00C8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4A602E" w:rsidRDefault="004A602E" w:rsidP="0090136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602E" w:rsidRDefault="004A602E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003CE3">
        <w:rPr>
          <w:rFonts w:ascii="Times New Roman" w:hAnsi="Times New Roman" w:cs="Times New Roman"/>
          <w:sz w:val="24"/>
          <w:szCs w:val="24"/>
        </w:rPr>
        <w:t xml:space="preserve">. </w:t>
      </w:r>
      <w:r w:rsidRPr="00A17E54">
        <w:rPr>
          <w:rFonts w:ascii="Times New Roman" w:hAnsi="Times New Roman" w:cs="Times New Roman"/>
          <w:sz w:val="24"/>
          <w:szCs w:val="24"/>
        </w:rPr>
        <w:t xml:space="preserve">«Сведения о показателях (индикаторах) муниципальной программы «Развитие </w:t>
      </w:r>
      <w:r>
        <w:rPr>
          <w:rFonts w:ascii="Times New Roman" w:hAnsi="Times New Roman" w:cs="Times New Roman"/>
          <w:sz w:val="24"/>
          <w:szCs w:val="24"/>
        </w:rPr>
        <w:t xml:space="preserve">культуры </w:t>
      </w:r>
      <w:r w:rsidRPr="00A17E54">
        <w:rPr>
          <w:rFonts w:ascii="Times New Roman" w:hAnsi="Times New Roman" w:cs="Times New Roman"/>
          <w:sz w:val="24"/>
          <w:szCs w:val="24"/>
        </w:rPr>
        <w:t>Унечского района»»</w:t>
      </w:r>
      <w:r w:rsidRPr="00003CE3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постановлению.</w:t>
      </w:r>
    </w:p>
    <w:p w:rsidR="004A602E" w:rsidRDefault="004A602E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План реализации муниципальной программы изложить в новой редакции согласно приложению 2 к настоящему постановлению.</w:t>
      </w:r>
    </w:p>
    <w:p w:rsidR="004A602E" w:rsidRPr="00153BC6" w:rsidRDefault="004A602E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D0ABB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</w:t>
      </w:r>
      <w:r>
        <w:rPr>
          <w:rFonts w:ascii="Times New Roman" w:hAnsi="Times New Roman" w:cs="Times New Roman"/>
          <w:sz w:val="24"/>
          <w:szCs w:val="24"/>
        </w:rPr>
        <w:t xml:space="preserve">е массовой информации «Унечский </w:t>
      </w:r>
      <w:r w:rsidRPr="008D0ABB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ипальный вестник» и разместить </w:t>
      </w:r>
      <w:r w:rsidRPr="008D0ABB">
        <w:rPr>
          <w:rFonts w:ascii="Times New Roman" w:hAnsi="Times New Roman" w:cs="Times New Roman"/>
          <w:sz w:val="24"/>
          <w:szCs w:val="24"/>
        </w:rPr>
        <w:t>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4A602E" w:rsidRDefault="004A602E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D0ABB">
        <w:rPr>
          <w:rFonts w:ascii="Times New Roman" w:hAnsi="Times New Roman" w:cs="Times New Roman"/>
          <w:sz w:val="24"/>
          <w:szCs w:val="24"/>
        </w:rPr>
        <w:t xml:space="preserve">. </w:t>
      </w:r>
      <w:r w:rsidRPr="00B026BE">
        <w:rPr>
          <w:rFonts w:ascii="Times New Roman" w:hAnsi="Times New Roman" w:cs="Times New Roman"/>
          <w:sz w:val="24"/>
          <w:szCs w:val="24"/>
        </w:rPr>
        <w:t>Данное постановление вступает в силу с момента его подписания и распространяется на  правоотношения, возникшие с 1 января 2024 года.</w:t>
      </w:r>
    </w:p>
    <w:p w:rsidR="004A602E" w:rsidRPr="00782D03" w:rsidRDefault="004A602E" w:rsidP="00A572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2D03">
        <w:rPr>
          <w:rFonts w:ascii="Times New Roman" w:hAnsi="Times New Roman" w:cs="Times New Roman"/>
          <w:sz w:val="24"/>
          <w:szCs w:val="24"/>
        </w:rPr>
        <w:t>Козыреву Г.В.</w:t>
      </w:r>
    </w:p>
    <w:p w:rsidR="004A602E" w:rsidRDefault="004A602E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602E" w:rsidRDefault="004A602E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02E" w:rsidRDefault="004A602E" w:rsidP="00114741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14741">
        <w:rPr>
          <w:rFonts w:ascii="Times New Roman" w:hAnsi="Times New Roman" w:cs="Times New Roman"/>
          <w:sz w:val="24"/>
          <w:szCs w:val="24"/>
        </w:rPr>
        <w:t>Врио главы администрации района</w:t>
      </w:r>
      <w:r w:rsidRPr="00114741">
        <w:rPr>
          <w:rFonts w:ascii="Times New Roman" w:hAnsi="Times New Roman" w:cs="Times New Roman"/>
          <w:sz w:val="24"/>
          <w:szCs w:val="24"/>
        </w:rPr>
        <w:tab/>
      </w:r>
      <w:r w:rsidRPr="00114741">
        <w:rPr>
          <w:rFonts w:ascii="Times New Roman" w:hAnsi="Times New Roman" w:cs="Times New Roman"/>
          <w:sz w:val="24"/>
          <w:szCs w:val="24"/>
        </w:rPr>
        <w:tab/>
      </w:r>
      <w:r w:rsidRPr="00114741">
        <w:rPr>
          <w:rFonts w:ascii="Times New Roman" w:hAnsi="Times New Roman" w:cs="Times New Roman"/>
          <w:sz w:val="24"/>
          <w:szCs w:val="24"/>
        </w:rPr>
        <w:tab/>
      </w:r>
      <w:r w:rsidRPr="00114741">
        <w:rPr>
          <w:rFonts w:ascii="Times New Roman" w:hAnsi="Times New Roman" w:cs="Times New Roman"/>
          <w:sz w:val="24"/>
          <w:szCs w:val="24"/>
        </w:rPr>
        <w:tab/>
        <w:t xml:space="preserve">                                В.А. Дуда</w:t>
      </w:r>
    </w:p>
    <w:p w:rsidR="004A602E" w:rsidRDefault="004A602E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A602E" w:rsidSect="00531F0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02E" w:rsidRDefault="004A602E" w:rsidP="00313FFF">
      <w:pPr>
        <w:spacing w:line="240" w:lineRule="auto"/>
      </w:pPr>
      <w:r>
        <w:separator/>
      </w:r>
    </w:p>
  </w:endnote>
  <w:endnote w:type="continuationSeparator" w:id="1">
    <w:p w:rsidR="004A602E" w:rsidRDefault="004A602E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02E" w:rsidRDefault="004A602E" w:rsidP="00313FFF">
      <w:pPr>
        <w:spacing w:line="240" w:lineRule="auto"/>
      </w:pPr>
      <w:r>
        <w:separator/>
      </w:r>
    </w:p>
  </w:footnote>
  <w:footnote w:type="continuationSeparator" w:id="1">
    <w:p w:rsidR="004A602E" w:rsidRDefault="004A602E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285"/>
    <w:multiLevelType w:val="hybridMultilevel"/>
    <w:tmpl w:val="14382664"/>
    <w:lvl w:ilvl="0" w:tplc="4394D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3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02DE2"/>
    <w:rsid w:val="00003CE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97DD7"/>
    <w:rsid w:val="000A48C3"/>
    <w:rsid w:val="000B637D"/>
    <w:rsid w:val="000C4C57"/>
    <w:rsid w:val="000D332F"/>
    <w:rsid w:val="000D4B59"/>
    <w:rsid w:val="000D5018"/>
    <w:rsid w:val="000E568F"/>
    <w:rsid w:val="00106062"/>
    <w:rsid w:val="00106690"/>
    <w:rsid w:val="0010695E"/>
    <w:rsid w:val="00106D56"/>
    <w:rsid w:val="00112A4C"/>
    <w:rsid w:val="00114741"/>
    <w:rsid w:val="00116667"/>
    <w:rsid w:val="0013645A"/>
    <w:rsid w:val="00136830"/>
    <w:rsid w:val="0013754E"/>
    <w:rsid w:val="00140D3A"/>
    <w:rsid w:val="001426D2"/>
    <w:rsid w:val="00152D5C"/>
    <w:rsid w:val="00153BC6"/>
    <w:rsid w:val="0016271D"/>
    <w:rsid w:val="00180BC9"/>
    <w:rsid w:val="001824CD"/>
    <w:rsid w:val="00187C45"/>
    <w:rsid w:val="001A5C96"/>
    <w:rsid w:val="001B467F"/>
    <w:rsid w:val="001C0D85"/>
    <w:rsid w:val="001C2C97"/>
    <w:rsid w:val="001C6C80"/>
    <w:rsid w:val="001F0E84"/>
    <w:rsid w:val="001F2A4A"/>
    <w:rsid w:val="00204ACE"/>
    <w:rsid w:val="0020523E"/>
    <w:rsid w:val="00205492"/>
    <w:rsid w:val="00207836"/>
    <w:rsid w:val="0022408B"/>
    <w:rsid w:val="0024014A"/>
    <w:rsid w:val="0024025A"/>
    <w:rsid w:val="00240596"/>
    <w:rsid w:val="00253B90"/>
    <w:rsid w:val="00254A4E"/>
    <w:rsid w:val="00260553"/>
    <w:rsid w:val="00262787"/>
    <w:rsid w:val="0026546C"/>
    <w:rsid w:val="00265EE5"/>
    <w:rsid w:val="00275479"/>
    <w:rsid w:val="00275857"/>
    <w:rsid w:val="00281AFB"/>
    <w:rsid w:val="00290012"/>
    <w:rsid w:val="00292FEB"/>
    <w:rsid w:val="002A21F6"/>
    <w:rsid w:val="002A3B82"/>
    <w:rsid w:val="002A6227"/>
    <w:rsid w:val="002B2DE0"/>
    <w:rsid w:val="002B3E8D"/>
    <w:rsid w:val="002C3674"/>
    <w:rsid w:val="002C770C"/>
    <w:rsid w:val="002E58AF"/>
    <w:rsid w:val="002F3F97"/>
    <w:rsid w:val="002F471D"/>
    <w:rsid w:val="00307906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96415"/>
    <w:rsid w:val="003C29A8"/>
    <w:rsid w:val="003D5C8E"/>
    <w:rsid w:val="003D79FB"/>
    <w:rsid w:val="003F3F09"/>
    <w:rsid w:val="004060C6"/>
    <w:rsid w:val="00410081"/>
    <w:rsid w:val="00410F14"/>
    <w:rsid w:val="004159A3"/>
    <w:rsid w:val="00434344"/>
    <w:rsid w:val="004372AB"/>
    <w:rsid w:val="004625FA"/>
    <w:rsid w:val="004647A9"/>
    <w:rsid w:val="00464C15"/>
    <w:rsid w:val="004753EA"/>
    <w:rsid w:val="00483C9B"/>
    <w:rsid w:val="00484C34"/>
    <w:rsid w:val="00484D41"/>
    <w:rsid w:val="004A1868"/>
    <w:rsid w:val="004A602E"/>
    <w:rsid w:val="004A7B3A"/>
    <w:rsid w:val="004B27AE"/>
    <w:rsid w:val="004B28FB"/>
    <w:rsid w:val="004C349E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1F02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13B6"/>
    <w:rsid w:val="005D4279"/>
    <w:rsid w:val="00600078"/>
    <w:rsid w:val="00604A85"/>
    <w:rsid w:val="0060643C"/>
    <w:rsid w:val="00614EBB"/>
    <w:rsid w:val="00622B3C"/>
    <w:rsid w:val="00641F9F"/>
    <w:rsid w:val="00645E78"/>
    <w:rsid w:val="00657D12"/>
    <w:rsid w:val="006765C0"/>
    <w:rsid w:val="00677AA1"/>
    <w:rsid w:val="0068400E"/>
    <w:rsid w:val="0068733B"/>
    <w:rsid w:val="006921AA"/>
    <w:rsid w:val="006B0A0C"/>
    <w:rsid w:val="006B3E3B"/>
    <w:rsid w:val="006B3E48"/>
    <w:rsid w:val="006C27A1"/>
    <w:rsid w:val="006D4772"/>
    <w:rsid w:val="00710677"/>
    <w:rsid w:val="00727F0A"/>
    <w:rsid w:val="00734FAF"/>
    <w:rsid w:val="007621F2"/>
    <w:rsid w:val="00767625"/>
    <w:rsid w:val="00782D03"/>
    <w:rsid w:val="007933D3"/>
    <w:rsid w:val="00794E45"/>
    <w:rsid w:val="007B0BDA"/>
    <w:rsid w:val="007D237D"/>
    <w:rsid w:val="007D67C9"/>
    <w:rsid w:val="007D6EA5"/>
    <w:rsid w:val="007E5BB6"/>
    <w:rsid w:val="007F0AE4"/>
    <w:rsid w:val="007F0F0E"/>
    <w:rsid w:val="007F6A3B"/>
    <w:rsid w:val="00802A78"/>
    <w:rsid w:val="008075ED"/>
    <w:rsid w:val="00810180"/>
    <w:rsid w:val="008147F1"/>
    <w:rsid w:val="00826FD2"/>
    <w:rsid w:val="008327EE"/>
    <w:rsid w:val="00835B56"/>
    <w:rsid w:val="00841020"/>
    <w:rsid w:val="0084571E"/>
    <w:rsid w:val="00852055"/>
    <w:rsid w:val="00861A92"/>
    <w:rsid w:val="0088604F"/>
    <w:rsid w:val="008951DD"/>
    <w:rsid w:val="008A7B70"/>
    <w:rsid w:val="008D0ABB"/>
    <w:rsid w:val="008D1255"/>
    <w:rsid w:val="008E4692"/>
    <w:rsid w:val="008E7EF8"/>
    <w:rsid w:val="008F473A"/>
    <w:rsid w:val="009012FC"/>
    <w:rsid w:val="0090136C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17E54"/>
    <w:rsid w:val="00A32932"/>
    <w:rsid w:val="00A355FF"/>
    <w:rsid w:val="00A43900"/>
    <w:rsid w:val="00A47005"/>
    <w:rsid w:val="00A572FE"/>
    <w:rsid w:val="00A573D7"/>
    <w:rsid w:val="00A85739"/>
    <w:rsid w:val="00AB56A4"/>
    <w:rsid w:val="00AB739B"/>
    <w:rsid w:val="00AC0BBE"/>
    <w:rsid w:val="00AC0E72"/>
    <w:rsid w:val="00AC3AB7"/>
    <w:rsid w:val="00AD04F6"/>
    <w:rsid w:val="00AD3459"/>
    <w:rsid w:val="00AD63CB"/>
    <w:rsid w:val="00AE5075"/>
    <w:rsid w:val="00B01766"/>
    <w:rsid w:val="00B026BE"/>
    <w:rsid w:val="00B22ABB"/>
    <w:rsid w:val="00B2768E"/>
    <w:rsid w:val="00B30854"/>
    <w:rsid w:val="00B33B41"/>
    <w:rsid w:val="00B5333E"/>
    <w:rsid w:val="00B54603"/>
    <w:rsid w:val="00B80F5E"/>
    <w:rsid w:val="00B92A4D"/>
    <w:rsid w:val="00B92DC6"/>
    <w:rsid w:val="00BC151B"/>
    <w:rsid w:val="00BC1A60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12CC"/>
    <w:rsid w:val="00C34A19"/>
    <w:rsid w:val="00C35A3B"/>
    <w:rsid w:val="00C50551"/>
    <w:rsid w:val="00C5228D"/>
    <w:rsid w:val="00C607FF"/>
    <w:rsid w:val="00C67619"/>
    <w:rsid w:val="00C7673B"/>
    <w:rsid w:val="00C813B4"/>
    <w:rsid w:val="00C831B4"/>
    <w:rsid w:val="00C84046"/>
    <w:rsid w:val="00C86CD4"/>
    <w:rsid w:val="00C87665"/>
    <w:rsid w:val="00C907C8"/>
    <w:rsid w:val="00CA673C"/>
    <w:rsid w:val="00CB4A81"/>
    <w:rsid w:val="00CB4E7F"/>
    <w:rsid w:val="00CE74A0"/>
    <w:rsid w:val="00CF4E73"/>
    <w:rsid w:val="00CF648A"/>
    <w:rsid w:val="00D00CF3"/>
    <w:rsid w:val="00D24327"/>
    <w:rsid w:val="00D24FB6"/>
    <w:rsid w:val="00D3621C"/>
    <w:rsid w:val="00D42E9D"/>
    <w:rsid w:val="00D437A9"/>
    <w:rsid w:val="00D519CC"/>
    <w:rsid w:val="00D520E3"/>
    <w:rsid w:val="00D55E16"/>
    <w:rsid w:val="00D73D71"/>
    <w:rsid w:val="00D81AF9"/>
    <w:rsid w:val="00DA053B"/>
    <w:rsid w:val="00DA2382"/>
    <w:rsid w:val="00DA30CD"/>
    <w:rsid w:val="00DB58AC"/>
    <w:rsid w:val="00DC68A5"/>
    <w:rsid w:val="00DD0116"/>
    <w:rsid w:val="00DD1220"/>
    <w:rsid w:val="00DF04D3"/>
    <w:rsid w:val="00DF44CE"/>
    <w:rsid w:val="00DF60DA"/>
    <w:rsid w:val="00DF7B17"/>
    <w:rsid w:val="00E15AF0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07EC"/>
    <w:rsid w:val="00ED1594"/>
    <w:rsid w:val="00ED1C77"/>
    <w:rsid w:val="00EE7C79"/>
    <w:rsid w:val="00EF543E"/>
    <w:rsid w:val="00F03A85"/>
    <w:rsid w:val="00F17B94"/>
    <w:rsid w:val="00F20F15"/>
    <w:rsid w:val="00F2197E"/>
    <w:rsid w:val="00F24EC0"/>
    <w:rsid w:val="00F261EE"/>
    <w:rsid w:val="00F47804"/>
    <w:rsid w:val="00F5233A"/>
    <w:rsid w:val="00F534DB"/>
    <w:rsid w:val="00F618E5"/>
    <w:rsid w:val="00F75583"/>
    <w:rsid w:val="00F75813"/>
    <w:rsid w:val="00F8276F"/>
    <w:rsid w:val="00F837EF"/>
    <w:rsid w:val="00F85900"/>
    <w:rsid w:val="00F8613B"/>
    <w:rsid w:val="00FA74EB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73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382</Words>
  <Characters>2183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22</cp:revision>
  <cp:lastPrinted>2024-09-26T13:01:00Z</cp:lastPrinted>
  <dcterms:created xsi:type="dcterms:W3CDTF">2024-05-20T06:10:00Z</dcterms:created>
  <dcterms:modified xsi:type="dcterms:W3CDTF">2024-10-01T12:36:00Z</dcterms:modified>
</cp:coreProperties>
</file>